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103222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103222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103222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7EB9" w14:textId="79CCFFF4" w:rsidR="009F44A6" w:rsidRPr="00103222" w:rsidRDefault="00103222" w:rsidP="00843AEF">
    <w:pPr>
      <w:pStyle w:val="Glava"/>
      <w:rPr>
        <w:sz w:val="24"/>
        <w:szCs w:val="24"/>
      </w:rPr>
    </w:pPr>
    <w:bookmarkStart w:id="5" w:name="_Hlk191540893"/>
    <w:bookmarkStart w:id="6" w:name="_Hlk204696649"/>
    <w:r w:rsidRPr="00103222">
      <w:rPr>
        <w:rFonts w:ascii="Calibri" w:hAnsi="Calibri" w:cs="Calibri"/>
        <w:bCs/>
        <w:i/>
        <w:iCs/>
        <w:sz w:val="24"/>
        <w:szCs w:val="24"/>
      </w:rPr>
      <w:t>460-1/2026-</w:t>
    </w:r>
    <w:bookmarkEnd w:id="5"/>
    <w:r w:rsidRPr="00103222">
      <w:rPr>
        <w:rFonts w:ascii="Calibri" w:hAnsi="Calibri" w:cs="Calibri"/>
        <w:bCs/>
        <w:i/>
        <w:iCs/>
        <w:sz w:val="24"/>
        <w:szCs w:val="24"/>
      </w:rPr>
      <w:t>7/4</w:t>
    </w:r>
    <w:bookmarkEnd w:id="6"/>
    <w:r w:rsidRPr="00103222">
      <w:rPr>
        <w:rFonts w:ascii="Calibri" w:hAnsi="Calibri" w:cs="Calibri"/>
        <w:bCs/>
        <w:i/>
        <w:iCs/>
        <w:sz w:val="24"/>
        <w:szCs w:val="24"/>
      </w:rPr>
      <w:t xml:space="preserve"> - Sukcesivna dobava živil po smernicah zelenega javnega naročanja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03222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6590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76B6D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3EBD"/>
    <w:rsid w:val="00817990"/>
    <w:rsid w:val="00843AEF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D070B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51A3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6EE"/>
    <w:rsid w:val="00F338D8"/>
    <w:rsid w:val="00F368D8"/>
    <w:rsid w:val="00F4393D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802202"/>
    <w:rsid w:val="00813EBD"/>
    <w:rsid w:val="009555EA"/>
    <w:rsid w:val="009D070B"/>
    <w:rsid w:val="00A32971"/>
    <w:rsid w:val="00F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2</TotalTime>
  <Pages>3</Pages>
  <Words>384</Words>
  <Characters>3105</Characters>
  <Application>Microsoft Office Word</Application>
  <DocSecurity>0</DocSecurity>
  <Lines>100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4</cp:revision>
  <cp:lastPrinted>2012-02-09T13:14:00Z</cp:lastPrinted>
  <dcterms:created xsi:type="dcterms:W3CDTF">2025-04-30T05:42:00Z</dcterms:created>
  <dcterms:modified xsi:type="dcterms:W3CDTF">2026-08-21T07:42:00Z</dcterms:modified>
</cp:coreProperties>
</file>